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ED" w:rsidRDefault="00B15CED" w:rsidP="00E14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проведении муниципальной предметной олимпиады для обучающихся  4-6 классов в 2014 году</w:t>
      </w: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CE382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базе МОУ «Средняя общеобразовательная школа № 82» состоится муниципальная предметная олимпиада для обучающихся 4 – 6 классов по следующему графику:</w:t>
      </w:r>
    </w:p>
    <w:p w:rsidR="00B15CED" w:rsidRDefault="00B15CED" w:rsidP="00CE38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6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9"/>
        <w:gridCol w:w="2044"/>
        <w:gridCol w:w="1527"/>
        <w:gridCol w:w="1175"/>
      </w:tblGrid>
      <w:tr w:rsidR="00B15CED" w:rsidRPr="005A6F9E" w:rsidTr="00CE3828">
        <w:tc>
          <w:tcPr>
            <w:tcW w:w="2129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044" w:type="dxa"/>
          </w:tcPr>
          <w:p w:rsidR="00B15CED" w:rsidRPr="005A6F9E" w:rsidRDefault="00B15CED" w:rsidP="00CE3828">
            <w:pPr>
              <w:spacing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7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75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</w:tr>
      <w:tr w:rsidR="00B15CED" w:rsidRPr="005A6F9E" w:rsidTr="00CE3828">
        <w:tc>
          <w:tcPr>
            <w:tcW w:w="2129" w:type="dxa"/>
            <w:vMerge w:val="restart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04.03.2014 года</w:t>
            </w:r>
          </w:p>
        </w:tc>
        <w:tc>
          <w:tcPr>
            <w:tcW w:w="2044" w:type="dxa"/>
          </w:tcPr>
          <w:p w:rsidR="00B15CED" w:rsidRPr="005A6F9E" w:rsidRDefault="00B15CED" w:rsidP="00CE3828">
            <w:pPr>
              <w:spacing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527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 xml:space="preserve">4-6 классы </w:t>
            </w:r>
          </w:p>
        </w:tc>
        <w:tc>
          <w:tcPr>
            <w:tcW w:w="1175" w:type="dxa"/>
            <w:vMerge w:val="restart"/>
          </w:tcPr>
          <w:p w:rsidR="00B15CED" w:rsidRPr="005A6F9E" w:rsidRDefault="00B15CED" w:rsidP="00CE3828">
            <w:pPr>
              <w:tabs>
                <w:tab w:val="left" w:pos="35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10.00</w:t>
            </w:r>
          </w:p>
          <w:p w:rsidR="00B15CED" w:rsidRPr="005A6F9E" w:rsidRDefault="00B15CED" w:rsidP="00CE3828">
            <w:pPr>
              <w:tabs>
                <w:tab w:val="left" w:pos="35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CED" w:rsidRPr="005A6F9E" w:rsidTr="00CE3828">
        <w:trPr>
          <w:trHeight w:val="551"/>
        </w:trPr>
        <w:tc>
          <w:tcPr>
            <w:tcW w:w="2129" w:type="dxa"/>
            <w:vMerge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B15CED" w:rsidRPr="005A6F9E" w:rsidRDefault="00B15CED" w:rsidP="00CE3828">
            <w:pPr>
              <w:spacing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527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4 классы</w:t>
            </w:r>
          </w:p>
        </w:tc>
        <w:tc>
          <w:tcPr>
            <w:tcW w:w="1175" w:type="dxa"/>
            <w:vMerge/>
          </w:tcPr>
          <w:p w:rsidR="00B15CED" w:rsidRPr="005A6F9E" w:rsidRDefault="00B15CED" w:rsidP="00CE3828">
            <w:pPr>
              <w:tabs>
                <w:tab w:val="left" w:pos="35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CED" w:rsidRPr="005A6F9E" w:rsidTr="00CE3828">
        <w:trPr>
          <w:trHeight w:val="551"/>
        </w:trPr>
        <w:tc>
          <w:tcPr>
            <w:tcW w:w="2129" w:type="dxa"/>
            <w:vMerge w:val="restart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05.03.2014 года</w:t>
            </w:r>
          </w:p>
          <w:p w:rsidR="00B15CED" w:rsidRPr="005A6F9E" w:rsidRDefault="00B15CED" w:rsidP="00CE38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44" w:type="dxa"/>
          </w:tcPr>
          <w:p w:rsidR="00B15CED" w:rsidRPr="005A6F9E" w:rsidRDefault="00B15CED" w:rsidP="00CE3828">
            <w:pPr>
              <w:spacing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27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4-6 классы</w:t>
            </w:r>
          </w:p>
        </w:tc>
        <w:tc>
          <w:tcPr>
            <w:tcW w:w="1175" w:type="dxa"/>
            <w:vMerge/>
          </w:tcPr>
          <w:p w:rsidR="00B15CED" w:rsidRPr="005A6F9E" w:rsidRDefault="00B15CED" w:rsidP="00CE3828">
            <w:pPr>
              <w:tabs>
                <w:tab w:val="left" w:pos="35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CED" w:rsidRPr="005A6F9E" w:rsidTr="00CE3828">
        <w:tc>
          <w:tcPr>
            <w:tcW w:w="2129" w:type="dxa"/>
            <w:vMerge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B15CED" w:rsidRPr="005A6F9E" w:rsidRDefault="00B15CED" w:rsidP="00CE3828">
            <w:pPr>
              <w:spacing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527" w:type="dxa"/>
          </w:tcPr>
          <w:p w:rsidR="00B15CED" w:rsidRPr="005A6F9E" w:rsidRDefault="00B15CED" w:rsidP="00CE38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F9E">
              <w:rPr>
                <w:rFonts w:ascii="Times New Roman" w:hAnsi="Times New Roman"/>
                <w:sz w:val="24"/>
                <w:szCs w:val="24"/>
              </w:rPr>
              <w:t>4 классы</w:t>
            </w:r>
          </w:p>
        </w:tc>
        <w:tc>
          <w:tcPr>
            <w:tcW w:w="1175" w:type="dxa"/>
            <w:vMerge/>
          </w:tcPr>
          <w:p w:rsidR="00B15CED" w:rsidRPr="005A6F9E" w:rsidRDefault="00B15CED" w:rsidP="00CE3828">
            <w:pPr>
              <w:tabs>
                <w:tab w:val="left" w:pos="35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5CED" w:rsidRDefault="00B15CED" w:rsidP="00CE38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Default="00B15CED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15CED" w:rsidRPr="00241167" w:rsidRDefault="00B15CED" w:rsidP="00CE382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В олимпиаде  примут участие 319 обучающихся 4-6  классов из всех общеобразовательных учреждений  МО «Котлас». </w:t>
      </w:r>
    </w:p>
    <w:sectPr w:rsidR="00B15CED" w:rsidRPr="00241167" w:rsidSect="00FA4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68C"/>
    <w:rsid w:val="00241167"/>
    <w:rsid w:val="002A268A"/>
    <w:rsid w:val="005A6F9E"/>
    <w:rsid w:val="005F3F43"/>
    <w:rsid w:val="00A855A8"/>
    <w:rsid w:val="00B15CED"/>
    <w:rsid w:val="00B55096"/>
    <w:rsid w:val="00CE3828"/>
    <w:rsid w:val="00D4056A"/>
    <w:rsid w:val="00E1468C"/>
    <w:rsid w:val="00FA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9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46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482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2014-02-12T05:39:00Z</dcterms:created>
  <dcterms:modified xsi:type="dcterms:W3CDTF">2014-02-12T07:45:00Z</dcterms:modified>
</cp:coreProperties>
</file>